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D318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CAVERSHAM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1F3D10B8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Canon.</w:t>
      </w:r>
    </w:p>
    <w:p w14:paraId="04B723E3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</w:p>
    <w:p w14:paraId="00E8620F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</w:p>
    <w:p w14:paraId="6E067B77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May1405</w:t>
      </w:r>
      <w:r>
        <w:rPr>
          <w:rFonts w:ascii="Times New Roman" w:hAnsi="Times New Roman" w:cs="Times New Roman"/>
          <w:sz w:val="24"/>
          <w:szCs w:val="24"/>
        </w:rPr>
        <w:tab/>
        <w:t>He was granted letters dimissory to all orders.</w:t>
      </w:r>
    </w:p>
    <w:p w14:paraId="09BB6FE8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6C0D70B" w14:textId="77777777" w:rsidR="00D55DD8" w:rsidRDefault="00D55DD8" w:rsidP="00D55DD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p.29)</w:t>
      </w:r>
    </w:p>
    <w:p w14:paraId="5F06B0F0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</w:p>
    <w:p w14:paraId="1EBECF6A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</w:p>
    <w:p w14:paraId="1927E263" w14:textId="77777777" w:rsidR="00D55DD8" w:rsidRDefault="00D55DD8" w:rsidP="00D55D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2022</w:t>
      </w:r>
    </w:p>
    <w:p w14:paraId="641FD0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0E61" w14:textId="77777777" w:rsidR="00D55DD8" w:rsidRDefault="00D55DD8" w:rsidP="009139A6">
      <w:r>
        <w:separator/>
      </w:r>
    </w:p>
  </w:endnote>
  <w:endnote w:type="continuationSeparator" w:id="0">
    <w:p w14:paraId="1C6A128F" w14:textId="77777777" w:rsidR="00D55DD8" w:rsidRDefault="00D55D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21D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713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0BE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B4EF" w14:textId="77777777" w:rsidR="00D55DD8" w:rsidRDefault="00D55DD8" w:rsidP="009139A6">
      <w:r>
        <w:separator/>
      </w:r>
    </w:p>
  </w:footnote>
  <w:footnote w:type="continuationSeparator" w:id="0">
    <w:p w14:paraId="4B1E2438" w14:textId="77777777" w:rsidR="00D55DD8" w:rsidRDefault="00D55D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323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91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FB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D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5DD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C0CAC"/>
  <w15:chartTrackingRefBased/>
  <w15:docId w15:val="{DA698FB9-BF78-4A95-992E-A47C21A3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D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2023-02-23T20:30:00Z</dcterms:created>
  <dcterms:modified xsi:type="dcterms:W3CDTF">2023-02-23T20:31:00Z</dcterms:modified>
</cp:coreProperties>
</file>